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634F6C" w:rsidP="00AD50BF">
      <w:pPr>
        <w:pStyle w:val="Header"/>
        <w:tabs>
          <w:tab w:val="right" w:pos="9356"/>
        </w:tabs>
        <w:jc w:val="center"/>
      </w:pPr>
      <w:r w:rsidRPr="00634F6C">
        <w:rPr>
          <w:noProof/>
          <w:lang w:val="en-US" w:eastAsia="en-US"/>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8.4pt;width:540pt;height:702.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3A2A4B">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391C81" w:rsidP="001202FC">
                        <w:pPr>
                          <w:pStyle w:val="CSDocNo"/>
                          <w:rPr>
                            <w:sz w:val="36"/>
                            <w:szCs w:val="36"/>
                            <w:lang w:eastAsia="ja-JP"/>
                          </w:rPr>
                        </w:pPr>
                      </w:p>
                      <w:p w:rsidR="00391C81" w:rsidRPr="00537BE2" w:rsidRDefault="00634F6C" w:rsidP="00B03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95871">
                              <w:rPr>
                                <w:rFonts w:hint="eastAsia"/>
                                <w:lang w:val="en-US" w:eastAsia="ja-JP"/>
                              </w:rPr>
                              <w:t>LS on interworking between networks with different 5G deployments options in a roaming scenario</w:t>
                            </w:r>
                          </w:sdtContent>
                        </w:sdt>
                      </w:p>
                    </w:tc>
                  </w:tr>
                  <w:tr w:rsidR="00391C81" w:rsidTr="003A2A4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3A2A4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391C81" w:rsidP="00F93098">
                        <w:pPr>
                          <w:pStyle w:val="CSFieldInfo"/>
                          <w:rPr>
                            <w:lang w:eastAsia="ja-JP"/>
                          </w:rPr>
                        </w:pPr>
                      </w:p>
                    </w:tc>
                  </w:tr>
                  <w:tr w:rsidR="00391C81" w:rsidTr="003A2A4B">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391C81" w:rsidP="00F93098">
                        <w:pPr>
                          <w:pStyle w:val="CSFieldInfo"/>
                          <w:rPr>
                            <w:lang w:eastAsia="ja-JP"/>
                          </w:rPr>
                        </w:pPr>
                      </w:p>
                    </w:tc>
                  </w:tr>
                  <w:tr w:rsidR="00391C81" w:rsidTr="003A2A4B">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391C81" w:rsidP="00E26105">
                        <w:pPr>
                          <w:pStyle w:val="CSFieldInfo"/>
                          <w:rPr>
                            <w:lang w:eastAsia="ja-JP"/>
                          </w:rPr>
                        </w:pPr>
                      </w:p>
                    </w:tc>
                  </w:tr>
                  <w:tr w:rsidR="00391C81" w:rsidTr="003A2A4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3A2A4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086F" w:rsidRDefault="00F93098" w:rsidP="0029433A">
                        <w:pPr>
                          <w:pStyle w:val="CSFieldInfo"/>
                          <w:rPr>
                            <w:lang w:eastAsia="ja-JP"/>
                          </w:rPr>
                        </w:pPr>
                        <w:proofErr w:type="spellStart"/>
                        <w:r>
                          <w:rPr>
                            <w:lang w:eastAsia="ja-JP"/>
                          </w:rPr>
                          <w:t>Mihaela</w:t>
                        </w:r>
                        <w:proofErr w:type="spellEnd"/>
                        <w:r>
                          <w:rPr>
                            <w:lang w:eastAsia="ja-JP"/>
                          </w:rPr>
                          <w:t xml:space="preserve"> </w:t>
                        </w:r>
                        <w:proofErr w:type="spellStart"/>
                        <w:r>
                          <w:rPr>
                            <w:lang w:eastAsia="ja-JP"/>
                          </w:rPr>
                          <w:t>Ambrozie</w:t>
                        </w:r>
                        <w:proofErr w:type="spellEnd"/>
                        <w:r>
                          <w:rPr>
                            <w:lang w:eastAsia="ja-JP"/>
                          </w:rPr>
                          <w:t xml:space="preserve"> (Vodafone)</w:t>
                        </w:r>
                      </w:p>
                    </w:tc>
                  </w:tr>
                  <w:tr w:rsidR="00391C81" w:rsidRPr="00AF22D6" w:rsidTr="003A2A4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3A2A4B">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634F6C" w:rsidP="001202FC">
                        <w:pPr>
                          <w:pStyle w:val="CSFieldInfo"/>
                          <w:rPr>
                            <w:lang w:eastAsia="ja-JP"/>
                          </w:rPr>
                        </w:pPr>
                        <w:sdt>
                          <w:sdtPr>
                            <w:rPr>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16T23:00:00Z">
                              <w:dateFormat w:val="yyyy-MM-dd"/>
                              <w:lid w:val="sv-SE"/>
                              <w:storeMappedDataAs w:val="dateTime"/>
                              <w:calendar w:val="gregorian"/>
                            </w:date>
                          </w:sdtPr>
                          <w:sdtContent>
                            <w:r w:rsidR="003A2A4B">
                              <w:rPr>
                                <w:lang w:val="sv-SE" w:eastAsia="ja-JP"/>
                              </w:rPr>
                              <w:t>2017-11-16</w:t>
                            </w:r>
                          </w:sdtContent>
                        </w:sdt>
                      </w:p>
                    </w:tc>
                  </w:tr>
                  <w:tr w:rsidR="00391C81" w:rsidTr="003A2A4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F93098" w:rsidP="001202FC">
                        <w:pPr>
                          <w:pStyle w:val="CSFieldInfo"/>
                        </w:pPr>
                        <w:r>
                          <w:t>Approval</w:t>
                        </w:r>
                      </w:p>
                    </w:tc>
                  </w:tr>
                  <w:tr w:rsidR="00391C81" w:rsidTr="003A2A4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634F6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3A2A4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3A2A4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53673B" w:rsidP="0053673B">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93098" w:rsidP="0029433A">
                        <w:pPr>
                          <w:pStyle w:val="CSFieldInfo"/>
                          <w:rPr>
                            <w:lang w:eastAsia="ja-JP"/>
                          </w:rPr>
                        </w:pPr>
                        <w:proofErr w:type="spellStart"/>
                        <w:r>
                          <w:rPr>
                            <w:lang w:eastAsia="ja-JP"/>
                          </w:rPr>
                          <w:t>Mihaela</w:t>
                        </w:r>
                        <w:proofErr w:type="spellEnd"/>
                        <w:r>
                          <w:rPr>
                            <w:lang w:eastAsia="ja-JP"/>
                          </w:rPr>
                          <w:t xml:space="preserve"> </w:t>
                        </w:r>
                        <w:proofErr w:type="spellStart"/>
                        <w:r>
                          <w:rPr>
                            <w:lang w:eastAsia="ja-JP"/>
                          </w:rPr>
                          <w:t>Ambrozie</w:t>
                        </w:r>
                        <w:proofErr w:type="spellEnd"/>
                        <w:r>
                          <w:rPr>
                            <w:lang w:eastAsia="ja-JP"/>
                          </w:rPr>
                          <w:t xml:space="preserve"> (Vodafone)</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634F6C" w:rsidRPr="00F96C94">
                    <w:fldChar w:fldCharType="begin"/>
                  </w:r>
                  <w:r w:rsidRPr="00F96C94">
                    <w:instrText xml:space="preserve"> DATE  \@ "YYYY"  \* MERGEFORMAT </w:instrText>
                  </w:r>
                  <w:r w:rsidR="00634F6C" w:rsidRPr="00F96C94">
                    <w:fldChar w:fldCharType="separate"/>
                  </w:r>
                  <w:r w:rsidR="00B35EC8">
                    <w:rPr>
                      <w:noProof/>
                    </w:rPr>
                    <w:t>2017</w:t>
                  </w:r>
                  <w:r w:rsidR="00634F6C"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195871" w:rsidP="00CC17E1">
                <w:pPr>
                  <w:pStyle w:val="TableText"/>
                </w:pPr>
                <w:r>
                  <w:rPr>
                    <w:rFonts w:hint="eastAsia"/>
                    <w:lang w:val="en-US" w:eastAsia="ja-JP"/>
                  </w:rPr>
                  <w:t xml:space="preserve">LS on interworking between networks with different 5G deployments </w:t>
                </w:r>
                <w:r>
                  <w:rPr>
                    <w:lang w:val="en-US" w:eastAsia="ja-JP"/>
                  </w:rPr>
                  <w:t xml:space="preserve">options </w:t>
                </w:r>
                <w:r>
                  <w:rPr>
                    <w:rFonts w:hint="eastAsia"/>
                    <w:lang w:val="en-US" w:eastAsia="ja-JP"/>
                  </w:rPr>
                  <w:t>in a roaming scenario</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096622" w:rsidP="00105811">
            <w:pPr>
              <w:pStyle w:val="TableText"/>
              <w:rPr>
                <w:rFonts w:eastAsia="MS Mincho"/>
                <w:lang w:eastAsia="ja-JP"/>
              </w:rPr>
            </w:pPr>
          </w:p>
        </w:tc>
        <w:tc>
          <w:tcPr>
            <w:tcW w:w="3228" w:type="dxa"/>
          </w:tcPr>
          <w:p w:rsidR="00096622" w:rsidRDefault="00096622" w:rsidP="00084361">
            <w:pPr>
              <w:pStyle w:val="TableText"/>
              <w:rPr>
                <w:rFonts w:eastAsia="MS Mincho"/>
                <w:lang w:eastAsia="ja-JP"/>
              </w:rPr>
            </w:pPr>
          </w:p>
        </w:tc>
        <w:tc>
          <w:tcPr>
            <w:tcW w:w="3008" w:type="dxa"/>
          </w:tcPr>
          <w:p w:rsidR="00096622" w:rsidRDefault="00096622" w:rsidP="001202FC">
            <w:pPr>
              <w:pStyle w:val="TableText"/>
              <w:rPr>
                <w:rFonts w:eastAsia="MS Mincho"/>
                <w:lang w:eastAsia="ja-JP"/>
              </w:rPr>
            </w:pP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58060A" w:rsidP="00E26105">
            <w:pPr>
              <w:pStyle w:val="TableText"/>
              <w:rPr>
                <w:rFonts w:eastAsia="MS Mincho"/>
                <w:lang w:eastAsia="ja-JP"/>
              </w:rPr>
            </w:pPr>
          </w:p>
        </w:tc>
        <w:tc>
          <w:tcPr>
            <w:tcW w:w="3228" w:type="dxa"/>
          </w:tcPr>
          <w:p w:rsidR="0058060A" w:rsidRPr="00823436" w:rsidRDefault="00195871" w:rsidP="00463F92">
            <w:pPr>
              <w:pStyle w:val="TableText"/>
            </w:pPr>
            <w:r>
              <w:rPr>
                <w:rFonts w:eastAsia="MS Mincho"/>
                <w:lang w:eastAsia="ja-JP"/>
              </w:rPr>
              <w:t>2017-11-21</w:t>
            </w:r>
            <w:bookmarkStart w:id="0" w:name="_GoBack"/>
            <w:bookmarkEnd w:id="0"/>
          </w:p>
        </w:tc>
        <w:tc>
          <w:tcPr>
            <w:tcW w:w="3008" w:type="dxa"/>
          </w:tcPr>
          <w:p w:rsidR="0058060A" w:rsidRPr="00443EE2" w:rsidRDefault="00F93098" w:rsidP="00D20D7D">
            <w:pPr>
              <w:pStyle w:val="TableText"/>
              <w:rPr>
                <w:rFonts w:eastAsia="MS Mincho"/>
                <w:lang w:eastAsia="ja-JP"/>
              </w:rPr>
            </w:pPr>
            <w:proofErr w:type="spellStart"/>
            <w:r>
              <w:rPr>
                <w:rFonts w:eastAsia="MS Mincho"/>
                <w:lang w:eastAsia="ja-JP"/>
              </w:rPr>
              <w:t>Mihaela</w:t>
            </w:r>
            <w:proofErr w:type="spellEnd"/>
            <w:r>
              <w:rPr>
                <w:rFonts w:eastAsia="MS Mincho"/>
                <w:lang w:eastAsia="ja-JP"/>
              </w:rPr>
              <w:t xml:space="preserve"> </w:t>
            </w:r>
            <w:proofErr w:type="spellStart"/>
            <w:r>
              <w:rPr>
                <w:rFonts w:eastAsia="MS Mincho"/>
                <w:lang w:eastAsia="ja-JP"/>
              </w:rPr>
              <w:t>Ambrozie</w:t>
            </w:r>
            <w:proofErr w:type="spellEnd"/>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F93098">
            <w:pPr>
              <w:pStyle w:val="TableText"/>
              <w:rPr>
                <w:rFonts w:eastAsia="MS Mincho"/>
                <w:lang w:eastAsia="ja-JP"/>
              </w:rPr>
            </w:pPr>
            <w:r w:rsidRPr="00B41244">
              <w:rPr>
                <w:rFonts w:eastAsia="MS Mincho"/>
                <w:lang w:eastAsia="ja-JP"/>
              </w:rPr>
              <w:t xml:space="preserve">NG </w:t>
            </w:r>
            <w:r w:rsidR="00F93098">
              <w:rPr>
                <w:rFonts w:eastAsia="MS Mincho"/>
                <w:lang w:eastAsia="ja-JP"/>
              </w:rPr>
              <w:t>SIGNAL</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F93098" w:rsidP="001202FC">
            <w:pPr>
              <w:pStyle w:val="TableText"/>
              <w:rPr>
                <w:rFonts w:eastAsia="MS Mincho"/>
                <w:i/>
                <w:lang w:eastAsia="ja-JP"/>
              </w:rPr>
            </w:pPr>
            <w:proofErr w:type="spellStart"/>
            <w:r>
              <w:rPr>
                <w:rFonts w:eastAsia="MS Mincho"/>
                <w:lang w:eastAsia="ja-JP"/>
              </w:rPr>
              <w:t>Mihaela</w:t>
            </w:r>
            <w:proofErr w:type="spellEnd"/>
            <w:r>
              <w:rPr>
                <w:rFonts w:eastAsia="MS Mincho"/>
                <w:lang w:eastAsia="ja-JP"/>
              </w:rPr>
              <w:t xml:space="preserve"> </w:t>
            </w:r>
            <w:proofErr w:type="spellStart"/>
            <w:r>
              <w:rPr>
                <w:rFonts w:eastAsia="MS Mincho"/>
                <w:lang w:eastAsia="ja-JP"/>
              </w:rPr>
              <w:t>Ambrozie</w:t>
            </w:r>
            <w:proofErr w:type="spellEnd"/>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195871"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F93098" w:rsidP="001202FC">
            <w:pPr>
              <w:pStyle w:val="TableText"/>
              <w:rPr>
                <w:rFonts w:eastAsia="MS Mincho"/>
                <w:lang w:eastAsia="ja-JP"/>
              </w:rPr>
            </w:pPr>
            <w:r>
              <w:rPr>
                <w:rFonts w:eastAsia="MS Mincho"/>
                <w:lang w:eastAsia="ja-JP"/>
              </w:rPr>
              <w:t>3GPP SA2, 3GPP CT4</w:t>
            </w:r>
          </w:p>
        </w:tc>
      </w:tr>
    </w:tbl>
    <w:p w:rsidR="00FC0FBE" w:rsidRDefault="00FC0FBE" w:rsidP="0058060A">
      <w:pPr>
        <w:pStyle w:val="NormalParagraph"/>
        <w:rPr>
          <w:lang w:val="en-IE"/>
        </w:rPr>
      </w:pPr>
    </w:p>
    <w:p w:rsidR="00231BD7" w:rsidRPr="00CC0F88" w:rsidRDefault="00C32796" w:rsidP="00CC0F88">
      <w:pPr>
        <w:autoSpaceDE w:val="0"/>
        <w:autoSpaceDN w:val="0"/>
        <w:rPr>
          <w:rFonts w:eastAsia="MS Mincho"/>
          <w:lang w:val="en-US" w:eastAsia="ja-JP"/>
        </w:rPr>
      </w:pPr>
      <w:bookmarkStart w:id="1" w:name="_Toc327548005"/>
      <w:bookmarkStart w:id="2" w:name="_Toc327548205"/>
      <w:bookmarkStart w:id="3" w:name="_Toc330993688"/>
      <w:r>
        <w:rPr>
          <w:rFonts w:eastAsia="MS Mincho"/>
          <w:lang w:val="en-IE" w:eastAsia="ja-JP"/>
        </w:rPr>
        <w:t xml:space="preserve">GSMA </w:t>
      </w:r>
      <w:r w:rsidR="00F115A4">
        <w:rPr>
          <w:rFonts w:eastAsia="MS Mincho"/>
          <w:lang w:eastAsia="ja-JP"/>
        </w:rPr>
        <w:t>NG</w:t>
      </w:r>
      <w:r w:rsidR="003F70BB" w:rsidRPr="00C201D7">
        <w:rPr>
          <w:rFonts w:eastAsia="MS Mincho" w:hint="eastAsia"/>
          <w:lang w:eastAsia="ja-JP"/>
        </w:rPr>
        <w:t xml:space="preserve"> </w:t>
      </w:r>
      <w:r w:rsidR="00F93098">
        <w:rPr>
          <w:rFonts w:eastAsia="MS Mincho"/>
          <w:lang w:eastAsia="ja-JP"/>
        </w:rPr>
        <w:t xml:space="preserve">SIGNAL </w:t>
      </w:r>
      <w:r w:rsidR="00195871">
        <w:rPr>
          <w:rFonts w:eastAsia="MS Mincho"/>
          <w:lang w:eastAsia="ja-JP"/>
        </w:rPr>
        <w:t>is discussing</w:t>
      </w:r>
      <w:r w:rsidR="00F93098">
        <w:rPr>
          <w:rFonts w:eastAsia="MS Mincho"/>
          <w:lang w:eastAsia="ja-JP"/>
        </w:rPr>
        <w:t xml:space="preserve"> the</w:t>
      </w:r>
      <w:r w:rsidR="00CC0F88">
        <w:rPr>
          <w:rFonts w:eastAsia="MS Mincho"/>
          <w:lang w:eastAsia="ja-JP"/>
        </w:rPr>
        <w:t xml:space="preserve"> </w:t>
      </w:r>
      <w:r w:rsidR="00195871">
        <w:rPr>
          <w:rFonts w:eastAsia="MS Mincho"/>
          <w:lang w:eastAsia="ja-JP"/>
        </w:rPr>
        <w:t xml:space="preserve">impact of the different </w:t>
      </w:r>
      <w:r w:rsidR="00CC0F88">
        <w:rPr>
          <w:rFonts w:eastAsia="MS Mincho"/>
          <w:lang w:eastAsia="ja-JP"/>
        </w:rPr>
        <w:t xml:space="preserve">5G </w:t>
      </w:r>
      <w:r w:rsidR="00195871">
        <w:rPr>
          <w:rFonts w:eastAsia="MS Mincho"/>
          <w:lang w:eastAsia="ja-JP"/>
        </w:rPr>
        <w:t xml:space="preserve">deployment options and of a new signalling protocol for 5G in the context of roaming. </w:t>
      </w:r>
    </w:p>
    <w:bookmarkEnd w:id="1"/>
    <w:bookmarkEnd w:id="2"/>
    <w:bookmarkEnd w:id="3"/>
    <w:p w:rsidR="00195871" w:rsidRPr="00CC0F88" w:rsidRDefault="00D740D4" w:rsidP="00195871">
      <w:pPr>
        <w:autoSpaceDE w:val="0"/>
        <w:autoSpaceDN w:val="0"/>
        <w:rPr>
          <w:rFonts w:eastAsia="MS Mincho"/>
          <w:lang w:val="en-US" w:eastAsia="ja-JP"/>
        </w:rPr>
      </w:pPr>
      <w:r>
        <w:rPr>
          <w:rFonts w:eastAsia="MS Mincho"/>
          <w:lang w:eastAsia="ja-JP"/>
        </w:rPr>
        <w:t xml:space="preserve">GSMA NG </w:t>
      </w:r>
      <w:r w:rsidR="00D32C59">
        <w:rPr>
          <w:rFonts w:eastAsia="MS Mincho"/>
          <w:lang w:eastAsia="ja-JP"/>
        </w:rPr>
        <w:t>SIGNAL</w:t>
      </w:r>
      <w:r>
        <w:rPr>
          <w:rFonts w:eastAsia="MS Mincho"/>
          <w:lang w:eastAsia="ja-JP"/>
        </w:rPr>
        <w:t xml:space="preserve"> would like to </w:t>
      </w:r>
      <w:r w:rsidR="00CC0F88">
        <w:rPr>
          <w:rFonts w:eastAsia="MS Mincho"/>
          <w:lang w:eastAsia="ja-JP"/>
        </w:rPr>
        <w:t xml:space="preserve">ask clarification on </w:t>
      </w:r>
      <w:r w:rsidR="00195871">
        <w:rPr>
          <w:rFonts w:eastAsia="MS Mincho"/>
          <w:lang w:eastAsia="ja-JP"/>
        </w:rPr>
        <w:t>how the roaming interworking is envisaged between</w:t>
      </w:r>
      <w:r w:rsidR="00195871">
        <w:rPr>
          <w:lang w:val="en-US" w:eastAsia="ja-JP"/>
        </w:rPr>
        <w:t xml:space="preserve"> 5G networks with NGC and 5G </w:t>
      </w:r>
      <w:r w:rsidR="00195871" w:rsidRPr="00D32C59">
        <w:rPr>
          <w:lang w:val="en-US" w:eastAsia="ja-JP"/>
        </w:rPr>
        <w:t>network</w:t>
      </w:r>
      <w:r w:rsidR="00195871">
        <w:rPr>
          <w:lang w:val="en-US" w:eastAsia="ja-JP"/>
        </w:rPr>
        <w:t xml:space="preserve">s </w:t>
      </w:r>
      <w:r w:rsidR="00195871" w:rsidRPr="00D32C59">
        <w:rPr>
          <w:lang w:val="en-US" w:eastAsia="ja-JP"/>
        </w:rPr>
        <w:t>with EPC</w:t>
      </w:r>
      <w:r w:rsidR="00195871">
        <w:rPr>
          <w:lang w:val="en-US" w:eastAsia="ja-JP"/>
        </w:rPr>
        <w:t>.</w:t>
      </w:r>
    </w:p>
    <w:p w:rsidR="00462AD5" w:rsidRDefault="002877AD" w:rsidP="008E4EEE">
      <w:pPr>
        <w:pStyle w:val="NormalParagraph"/>
        <w:spacing w:after="240"/>
        <w:rPr>
          <w:rFonts w:eastAsia="MS Mincho"/>
          <w:lang w:eastAsia="ja-JP"/>
        </w:rPr>
      </w:pPr>
      <w:r>
        <w:rPr>
          <w:rFonts w:eastAsia="MS Mincho"/>
          <w:lang w:eastAsia="ja-JP"/>
        </w:rPr>
        <w:t xml:space="preserve"> </w:t>
      </w:r>
    </w:p>
    <w:p w:rsidR="008E4EEE" w:rsidRDefault="008E4EEE" w:rsidP="008E4EEE">
      <w:pPr>
        <w:pStyle w:val="NormalParagraph"/>
        <w:rPr>
          <w:rFonts w:eastAsia="MS Mincho"/>
          <w:b/>
          <w:lang w:eastAsia="ja-JP"/>
        </w:rPr>
      </w:pPr>
      <w:r>
        <w:rPr>
          <w:rFonts w:eastAsia="MS Mincho"/>
          <w:b/>
          <w:lang w:eastAsia="ja-JP"/>
        </w:rPr>
        <w:t>Next Meetings</w:t>
      </w:r>
    </w:p>
    <w:p w:rsidR="00462AD5" w:rsidRDefault="00195871" w:rsidP="008E4EEE">
      <w:pPr>
        <w:pStyle w:val="NormalParagraph"/>
        <w:spacing w:after="240"/>
        <w:rPr>
          <w:rFonts w:eastAsia="MS Mincho"/>
          <w:b/>
          <w:lang w:eastAsia="ja-JP"/>
        </w:rPr>
      </w:pPr>
      <w:r>
        <w:rPr>
          <w:rFonts w:eastAsia="MS Mincho"/>
          <w:lang w:eastAsia="ja-JP"/>
        </w:rPr>
        <w:t>SIGNAL #99</w:t>
      </w:r>
      <w:r w:rsidR="0095263D">
        <w:rPr>
          <w:rFonts w:eastAsia="MS Mincho"/>
          <w:lang w:eastAsia="ja-JP"/>
        </w:rPr>
        <w:tab/>
      </w:r>
      <w:r>
        <w:rPr>
          <w:rFonts w:eastAsia="MS Mincho"/>
          <w:lang w:eastAsia="ja-JP"/>
        </w:rPr>
        <w:t>6</w:t>
      </w:r>
      <w:r w:rsidRPr="00195871">
        <w:rPr>
          <w:rFonts w:eastAsia="MS Mincho"/>
          <w:vertAlign w:val="superscript"/>
          <w:lang w:eastAsia="ja-JP"/>
        </w:rPr>
        <w:t>th</w:t>
      </w:r>
      <w:r>
        <w:rPr>
          <w:rFonts w:eastAsia="MS Mincho"/>
          <w:lang w:eastAsia="ja-JP"/>
        </w:rPr>
        <w:t xml:space="preserve"> February 2018</w:t>
      </w:r>
      <w:r w:rsidR="00947EB2">
        <w:rPr>
          <w:rFonts w:eastAsia="MS Mincho"/>
          <w:lang w:eastAsia="ja-JP"/>
        </w:rPr>
        <w:t xml:space="preserve">, </w:t>
      </w:r>
      <w:r>
        <w:rPr>
          <w:rFonts w:eastAsia="MS Mincho"/>
          <w:lang w:eastAsia="ja-JP"/>
        </w:rPr>
        <w:t>London</w:t>
      </w:r>
    </w:p>
    <w:sectPr w:rsidR="00462AD5" w:rsidSect="007D4437">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504" w:rsidRDefault="003E2504">
      <w:r>
        <w:separator/>
      </w:r>
    </w:p>
    <w:p w:rsidR="003E2504" w:rsidRDefault="003E2504"/>
    <w:p w:rsidR="003E2504" w:rsidRDefault="003E2504"/>
    <w:p w:rsidR="003E2504" w:rsidRDefault="003E2504"/>
    <w:p w:rsidR="003E2504" w:rsidRDefault="003E2504"/>
    <w:p w:rsidR="003E2504" w:rsidRDefault="003E2504"/>
    <w:p w:rsidR="003E2504" w:rsidRDefault="003E2504"/>
    <w:p w:rsidR="003E2504" w:rsidRDefault="003E2504"/>
    <w:p w:rsidR="003E2504" w:rsidRDefault="003E2504"/>
  </w:endnote>
  <w:endnote w:type="continuationSeparator" w:id="0">
    <w:p w:rsidR="003E2504" w:rsidRDefault="003E2504">
      <w:r>
        <w:continuationSeparator/>
      </w:r>
    </w:p>
    <w:p w:rsidR="003E2504" w:rsidRDefault="003E2504"/>
    <w:p w:rsidR="003E2504" w:rsidRDefault="003E2504"/>
    <w:p w:rsidR="003E2504" w:rsidRDefault="003E2504"/>
    <w:p w:rsidR="003E2504" w:rsidRDefault="003E2504"/>
    <w:p w:rsidR="003E2504" w:rsidRDefault="003E2504"/>
    <w:p w:rsidR="003E2504" w:rsidRDefault="003E2504"/>
    <w:p w:rsidR="003E2504" w:rsidRDefault="003E2504"/>
    <w:p w:rsidR="003E2504" w:rsidRDefault="003E250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4B" w:rsidRDefault="003A2A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4B" w:rsidRDefault="003A2A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504" w:rsidRDefault="003E2504">
      <w:r>
        <w:separator/>
      </w:r>
    </w:p>
    <w:p w:rsidR="003E2504" w:rsidRDefault="003E2504"/>
    <w:p w:rsidR="003E2504" w:rsidRDefault="003E2504"/>
    <w:p w:rsidR="003E2504" w:rsidRDefault="003E2504"/>
    <w:p w:rsidR="003E2504" w:rsidRDefault="003E2504"/>
    <w:p w:rsidR="003E2504" w:rsidRDefault="003E2504"/>
    <w:p w:rsidR="003E2504" w:rsidRDefault="003E2504"/>
    <w:p w:rsidR="003E2504" w:rsidRDefault="003E2504"/>
    <w:p w:rsidR="003E2504" w:rsidRDefault="003E2504"/>
  </w:footnote>
  <w:footnote w:type="continuationSeparator" w:id="0">
    <w:p w:rsidR="003E2504" w:rsidRDefault="003E2504">
      <w:r>
        <w:continuationSeparator/>
      </w:r>
    </w:p>
    <w:p w:rsidR="003E2504" w:rsidRDefault="003E2504"/>
    <w:p w:rsidR="003E2504" w:rsidRDefault="003E2504"/>
    <w:p w:rsidR="003E2504" w:rsidRDefault="003E2504"/>
    <w:p w:rsidR="003E2504" w:rsidRDefault="003E2504"/>
    <w:p w:rsidR="003E2504" w:rsidRDefault="003E2504"/>
    <w:p w:rsidR="003E2504" w:rsidRDefault="003E2504"/>
    <w:p w:rsidR="003E2504" w:rsidRDefault="003E2504"/>
    <w:p w:rsidR="003E2504" w:rsidRDefault="003E250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EC8" w:rsidRDefault="00B35EC8" w:rsidP="00B35EC8">
    <w:pPr>
      <w:pStyle w:val="CRCoverPage"/>
      <w:tabs>
        <w:tab w:val="right" w:pos="9638"/>
      </w:tabs>
      <w:spacing w:after="0"/>
      <w:outlineLvl w:val="0"/>
      <w:rPr>
        <w:rFonts w:cs="Arial"/>
        <w:b/>
        <w:noProof/>
        <w:sz w:val="24"/>
      </w:rPr>
    </w:pPr>
    <w:r>
      <w:rPr>
        <w:rFonts w:cs="Arial"/>
        <w:b/>
        <w:noProof/>
        <w:sz w:val="24"/>
      </w:rPr>
      <w:t>SA WG2 Meeting #S2-125</w:t>
    </w:r>
    <w:r>
      <w:rPr>
        <w:rFonts w:cs="Arial"/>
        <w:b/>
        <w:noProof/>
        <w:sz w:val="24"/>
      </w:rPr>
      <w:tab/>
      <w:t>S2-1800</w:t>
    </w:r>
    <w:r>
      <w:rPr>
        <w:b/>
        <w:noProof/>
        <w:sz w:val="24"/>
      </w:rPr>
      <w:t>19</w:t>
    </w:r>
  </w:p>
  <w:p w:rsidR="00B35EC8" w:rsidRDefault="00B35EC8" w:rsidP="00B35EC8">
    <w:pPr>
      <w:pStyle w:val="CRCoverPage"/>
      <w:pBdr>
        <w:bottom w:val="single" w:sz="6" w:space="0" w:color="auto"/>
      </w:pBdr>
      <w:tabs>
        <w:tab w:val="right" w:pos="9638"/>
      </w:tabs>
      <w:spacing w:after="0"/>
      <w:outlineLvl w:val="0"/>
      <w:rPr>
        <w:rFonts w:cs="Arial"/>
        <w:b/>
        <w:noProof/>
        <w:sz w:val="24"/>
      </w:rPr>
    </w:pPr>
    <w:r>
      <w:rPr>
        <w:rFonts w:cs="Arial"/>
        <w:b/>
        <w:noProof/>
        <w:sz w:val="24"/>
      </w:rPr>
      <w:t>22 -26 January, 2018, Gothenburg, Sweden</w:t>
    </w:r>
    <w:r w:rsidRPr="004C5BD3">
      <w:rPr>
        <w:rFonts w:cs="Arial"/>
        <w:b/>
        <w:noProof/>
        <w:color w:val="0000FF"/>
      </w:rPr>
      <w:tab/>
      <w:t xml:space="preserve">(revision of </w:t>
    </w:r>
    <w:r w:rsidRPr="004C5BD3">
      <w:rPr>
        <w:rFonts w:cs="Arial"/>
        <w:b/>
        <w:noProof/>
        <w:color w:val="0000FF"/>
      </w:rPr>
      <w:t>S2-1</w:t>
    </w:r>
    <w:r>
      <w:rPr>
        <w:rFonts w:cs="Arial"/>
        <w:b/>
        <w:noProof/>
        <w:color w:val="0000FF"/>
      </w:rPr>
      <w:t>78937</w:t>
    </w:r>
    <w:r w:rsidRPr="004C5BD3">
      <w:rPr>
        <w:rFonts w:cs="Arial"/>
        <w:b/>
        <w:noProof/>
        <w:color w:val="0000FF"/>
      </w:rPr>
      <w:t>)</w:t>
    </w:r>
  </w:p>
  <w:p w:rsidR="00B35EC8" w:rsidRDefault="00B35EC8" w:rsidP="00196A6F">
    <w:pPr>
      <w:pStyle w:val="CRCoverPage"/>
      <w:tabs>
        <w:tab w:val="right" w:pos="9638"/>
      </w:tabs>
      <w:spacing w:after="0"/>
      <w:outlineLvl w:val="0"/>
      <w:rPr>
        <w:rFonts w:cs="Arial"/>
        <w:b/>
        <w:noProof/>
        <w:sz w:val="24"/>
      </w:rPr>
    </w:pPr>
  </w:p>
  <w:p w:rsidR="003A2A4B" w:rsidRDefault="003A2A4B" w:rsidP="00196A6F">
    <w:pPr>
      <w:pStyle w:val="CRCoverPage"/>
      <w:tabs>
        <w:tab w:val="right" w:pos="9638"/>
      </w:tabs>
      <w:spacing w:after="0"/>
      <w:outlineLvl w:val="0"/>
      <w:rPr>
        <w:rFonts w:cs="Arial"/>
        <w:b/>
        <w:noProof/>
        <w:sz w:val="24"/>
      </w:rPr>
    </w:pPr>
    <w:r>
      <w:rPr>
        <w:rFonts w:cs="Arial"/>
        <w:b/>
        <w:noProof/>
        <w:sz w:val="24"/>
      </w:rPr>
      <w:t>SA WG2 Meeting #S2-124</w:t>
    </w:r>
    <w:r>
      <w:rPr>
        <w:rFonts w:cs="Arial"/>
        <w:b/>
        <w:noProof/>
        <w:sz w:val="24"/>
      </w:rPr>
      <w:tab/>
      <w:t>S2-178937</w:t>
    </w:r>
  </w:p>
  <w:p w:rsidR="003A2A4B" w:rsidRDefault="003A2A4B" w:rsidP="00196A6F">
    <w:pPr>
      <w:pStyle w:val="CRCoverPage"/>
      <w:pBdr>
        <w:bottom w:val="single" w:sz="6" w:space="0" w:color="auto"/>
      </w:pBdr>
      <w:tabs>
        <w:tab w:val="right" w:pos="9638"/>
      </w:tabs>
      <w:spacing w:after="0"/>
      <w:outlineLvl w:val="0"/>
      <w:rPr>
        <w:rFonts w:cs="Arial"/>
        <w:b/>
        <w:noProof/>
        <w:sz w:val="24"/>
      </w:rPr>
    </w:pPr>
    <w:r>
      <w:rPr>
        <w:rFonts w:cs="Arial"/>
        <w:b/>
        <w:noProof/>
        <w:sz w:val="24"/>
      </w:rPr>
      <w:t>27 November - 01 December, 2017,Reno, Nevada, USA</w:t>
    </w:r>
  </w:p>
  <w:p w:rsidR="003A2A4B" w:rsidRPr="00196A6F" w:rsidRDefault="003A2A4B" w:rsidP="00196A6F">
    <w:pPr>
      <w:pStyle w:val="CRCoverPage"/>
      <w:tabs>
        <w:tab w:val="right" w:pos="9638"/>
      </w:tabs>
      <w:spacing w:after="0"/>
      <w:outlineLvl w:val="0"/>
      <w:rPr>
        <w:rFonts w:cs="Arial"/>
        <w:b/>
        <w:noProof/>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4B" w:rsidRDefault="003A2A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B0C434B"/>
    <w:multiLevelType w:val="hybridMultilevel"/>
    <w:tmpl w:val="C9009D8A"/>
    <w:lvl w:ilvl="0" w:tplc="67605FF8">
      <w:start w:val="1"/>
      <w:numFmt w:val="bullet"/>
      <w:lvlText w:val=""/>
      <w:lvlJc w:val="left"/>
      <w:pPr>
        <w:tabs>
          <w:tab w:val="num" w:pos="720"/>
        </w:tabs>
        <w:ind w:left="720" w:hanging="360"/>
      </w:pPr>
      <w:rPr>
        <w:rFonts w:ascii="Wingdings" w:hAnsi="Wingdings" w:hint="default"/>
      </w:rPr>
    </w:lvl>
    <w:lvl w:ilvl="1" w:tplc="496E5164">
      <w:start w:val="1"/>
      <w:numFmt w:val="bullet"/>
      <w:lvlText w:val=""/>
      <w:lvlJc w:val="left"/>
      <w:pPr>
        <w:tabs>
          <w:tab w:val="num" w:pos="1440"/>
        </w:tabs>
        <w:ind w:left="1440" w:hanging="360"/>
      </w:pPr>
      <w:rPr>
        <w:rFonts w:ascii="Wingdings" w:hAnsi="Wingdings" w:hint="default"/>
      </w:rPr>
    </w:lvl>
    <w:lvl w:ilvl="2" w:tplc="BDCAA6F2" w:tentative="1">
      <w:start w:val="1"/>
      <w:numFmt w:val="bullet"/>
      <w:lvlText w:val=""/>
      <w:lvlJc w:val="left"/>
      <w:pPr>
        <w:tabs>
          <w:tab w:val="num" w:pos="2160"/>
        </w:tabs>
        <w:ind w:left="2160" w:hanging="360"/>
      </w:pPr>
      <w:rPr>
        <w:rFonts w:ascii="Wingdings" w:hAnsi="Wingdings" w:hint="default"/>
      </w:rPr>
    </w:lvl>
    <w:lvl w:ilvl="3" w:tplc="11AEAADA" w:tentative="1">
      <w:start w:val="1"/>
      <w:numFmt w:val="bullet"/>
      <w:lvlText w:val=""/>
      <w:lvlJc w:val="left"/>
      <w:pPr>
        <w:tabs>
          <w:tab w:val="num" w:pos="2880"/>
        </w:tabs>
        <w:ind w:left="2880" w:hanging="360"/>
      </w:pPr>
      <w:rPr>
        <w:rFonts w:ascii="Wingdings" w:hAnsi="Wingdings" w:hint="default"/>
      </w:rPr>
    </w:lvl>
    <w:lvl w:ilvl="4" w:tplc="04CED3CA" w:tentative="1">
      <w:start w:val="1"/>
      <w:numFmt w:val="bullet"/>
      <w:lvlText w:val=""/>
      <w:lvlJc w:val="left"/>
      <w:pPr>
        <w:tabs>
          <w:tab w:val="num" w:pos="3600"/>
        </w:tabs>
        <w:ind w:left="3600" w:hanging="360"/>
      </w:pPr>
      <w:rPr>
        <w:rFonts w:ascii="Wingdings" w:hAnsi="Wingdings" w:hint="default"/>
      </w:rPr>
    </w:lvl>
    <w:lvl w:ilvl="5" w:tplc="AB2425C6" w:tentative="1">
      <w:start w:val="1"/>
      <w:numFmt w:val="bullet"/>
      <w:lvlText w:val=""/>
      <w:lvlJc w:val="left"/>
      <w:pPr>
        <w:tabs>
          <w:tab w:val="num" w:pos="4320"/>
        </w:tabs>
        <w:ind w:left="4320" w:hanging="360"/>
      </w:pPr>
      <w:rPr>
        <w:rFonts w:ascii="Wingdings" w:hAnsi="Wingdings" w:hint="default"/>
      </w:rPr>
    </w:lvl>
    <w:lvl w:ilvl="6" w:tplc="99C8F2D6" w:tentative="1">
      <w:start w:val="1"/>
      <w:numFmt w:val="bullet"/>
      <w:lvlText w:val=""/>
      <w:lvlJc w:val="left"/>
      <w:pPr>
        <w:tabs>
          <w:tab w:val="num" w:pos="5040"/>
        </w:tabs>
        <w:ind w:left="5040" w:hanging="360"/>
      </w:pPr>
      <w:rPr>
        <w:rFonts w:ascii="Wingdings" w:hAnsi="Wingdings" w:hint="default"/>
      </w:rPr>
    </w:lvl>
    <w:lvl w:ilvl="7" w:tplc="A9EAEA8C" w:tentative="1">
      <w:start w:val="1"/>
      <w:numFmt w:val="bullet"/>
      <w:lvlText w:val=""/>
      <w:lvlJc w:val="left"/>
      <w:pPr>
        <w:tabs>
          <w:tab w:val="num" w:pos="5760"/>
        </w:tabs>
        <w:ind w:left="5760" w:hanging="360"/>
      </w:pPr>
      <w:rPr>
        <w:rFonts w:ascii="Wingdings" w:hAnsi="Wingdings" w:hint="default"/>
      </w:rPr>
    </w:lvl>
    <w:lvl w:ilvl="8" w:tplc="BA12C122" w:tentative="1">
      <w:start w:val="1"/>
      <w:numFmt w:val="bullet"/>
      <w:lvlText w:val=""/>
      <w:lvlJc w:val="left"/>
      <w:pPr>
        <w:tabs>
          <w:tab w:val="num" w:pos="6480"/>
        </w:tabs>
        <w:ind w:left="6480" w:hanging="360"/>
      </w:pPr>
      <w:rPr>
        <w:rFonts w:ascii="Wingdings" w:hAnsi="Wingdings" w:hint="default"/>
      </w:rPr>
    </w:lvl>
  </w:abstractNum>
  <w:abstractNum w:abstractNumId="2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rsids>
    <w:rsidRoot w:val="00CA2FCE"/>
    <w:rsid w:val="00000728"/>
    <w:rsid w:val="00003119"/>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4361"/>
    <w:rsid w:val="0008722D"/>
    <w:rsid w:val="000906B1"/>
    <w:rsid w:val="000915C5"/>
    <w:rsid w:val="00092219"/>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2A3"/>
    <w:rsid w:val="00102A40"/>
    <w:rsid w:val="0010527B"/>
    <w:rsid w:val="00105811"/>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5871"/>
    <w:rsid w:val="001964EB"/>
    <w:rsid w:val="00197486"/>
    <w:rsid w:val="001A1A81"/>
    <w:rsid w:val="001A1AA1"/>
    <w:rsid w:val="001A1D70"/>
    <w:rsid w:val="001A73DB"/>
    <w:rsid w:val="001B18AC"/>
    <w:rsid w:val="001C1435"/>
    <w:rsid w:val="001C1B47"/>
    <w:rsid w:val="001C2585"/>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37BE"/>
    <w:rsid w:val="00231BD7"/>
    <w:rsid w:val="00244438"/>
    <w:rsid w:val="002477F9"/>
    <w:rsid w:val="00247C9B"/>
    <w:rsid w:val="00250212"/>
    <w:rsid w:val="002530B6"/>
    <w:rsid w:val="00257BC3"/>
    <w:rsid w:val="00261762"/>
    <w:rsid w:val="00267AAC"/>
    <w:rsid w:val="00272037"/>
    <w:rsid w:val="00273287"/>
    <w:rsid w:val="00274694"/>
    <w:rsid w:val="002828FC"/>
    <w:rsid w:val="002877AD"/>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537"/>
    <w:rsid w:val="002E2CC1"/>
    <w:rsid w:val="002E5F10"/>
    <w:rsid w:val="002F1E10"/>
    <w:rsid w:val="002F350A"/>
    <w:rsid w:val="00301A7B"/>
    <w:rsid w:val="00304A60"/>
    <w:rsid w:val="00311DC4"/>
    <w:rsid w:val="00315FBE"/>
    <w:rsid w:val="00317475"/>
    <w:rsid w:val="00324EB0"/>
    <w:rsid w:val="00327828"/>
    <w:rsid w:val="00337053"/>
    <w:rsid w:val="003411C5"/>
    <w:rsid w:val="00343311"/>
    <w:rsid w:val="0035086F"/>
    <w:rsid w:val="00350B36"/>
    <w:rsid w:val="0035236B"/>
    <w:rsid w:val="00353971"/>
    <w:rsid w:val="0035746E"/>
    <w:rsid w:val="00360D05"/>
    <w:rsid w:val="00373511"/>
    <w:rsid w:val="00376F0E"/>
    <w:rsid w:val="003819F5"/>
    <w:rsid w:val="0038280F"/>
    <w:rsid w:val="00390429"/>
    <w:rsid w:val="00391C81"/>
    <w:rsid w:val="00391FF9"/>
    <w:rsid w:val="003942AA"/>
    <w:rsid w:val="003A1D24"/>
    <w:rsid w:val="003A2A4B"/>
    <w:rsid w:val="003A4374"/>
    <w:rsid w:val="003A4AD5"/>
    <w:rsid w:val="003A4EFB"/>
    <w:rsid w:val="003B1ED3"/>
    <w:rsid w:val="003B22EF"/>
    <w:rsid w:val="003B348E"/>
    <w:rsid w:val="003B68E8"/>
    <w:rsid w:val="003C19C7"/>
    <w:rsid w:val="003C233A"/>
    <w:rsid w:val="003C56CC"/>
    <w:rsid w:val="003C5AA1"/>
    <w:rsid w:val="003C6920"/>
    <w:rsid w:val="003D320C"/>
    <w:rsid w:val="003D377B"/>
    <w:rsid w:val="003E2504"/>
    <w:rsid w:val="003E3023"/>
    <w:rsid w:val="003E54CB"/>
    <w:rsid w:val="003E54FF"/>
    <w:rsid w:val="003E6887"/>
    <w:rsid w:val="003E6CE2"/>
    <w:rsid w:val="003F45A7"/>
    <w:rsid w:val="003F5817"/>
    <w:rsid w:val="003F70BB"/>
    <w:rsid w:val="003F7AAD"/>
    <w:rsid w:val="0040026D"/>
    <w:rsid w:val="00400663"/>
    <w:rsid w:val="00404330"/>
    <w:rsid w:val="0040764C"/>
    <w:rsid w:val="00410CD0"/>
    <w:rsid w:val="00411204"/>
    <w:rsid w:val="00412D4C"/>
    <w:rsid w:val="0042040A"/>
    <w:rsid w:val="00420E57"/>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EE2"/>
    <w:rsid w:val="004464B9"/>
    <w:rsid w:val="004505A3"/>
    <w:rsid w:val="00450A7F"/>
    <w:rsid w:val="00451D8F"/>
    <w:rsid w:val="00452D5C"/>
    <w:rsid w:val="00457119"/>
    <w:rsid w:val="00457B79"/>
    <w:rsid w:val="00461863"/>
    <w:rsid w:val="00461F2F"/>
    <w:rsid w:val="00462AD5"/>
    <w:rsid w:val="00463F92"/>
    <w:rsid w:val="00471C05"/>
    <w:rsid w:val="0047353D"/>
    <w:rsid w:val="004757A4"/>
    <w:rsid w:val="00480114"/>
    <w:rsid w:val="00480D70"/>
    <w:rsid w:val="004848FE"/>
    <w:rsid w:val="00486AB3"/>
    <w:rsid w:val="004A36F8"/>
    <w:rsid w:val="004A3D2D"/>
    <w:rsid w:val="004B10BD"/>
    <w:rsid w:val="004B175F"/>
    <w:rsid w:val="004B215E"/>
    <w:rsid w:val="004B313B"/>
    <w:rsid w:val="004B67A2"/>
    <w:rsid w:val="004B7996"/>
    <w:rsid w:val="004C06BC"/>
    <w:rsid w:val="004C2301"/>
    <w:rsid w:val="004E3639"/>
    <w:rsid w:val="004E7764"/>
    <w:rsid w:val="004F2730"/>
    <w:rsid w:val="004F3067"/>
    <w:rsid w:val="004F667D"/>
    <w:rsid w:val="004F7C9F"/>
    <w:rsid w:val="005072B0"/>
    <w:rsid w:val="00507377"/>
    <w:rsid w:val="00515500"/>
    <w:rsid w:val="005200E4"/>
    <w:rsid w:val="00521626"/>
    <w:rsid w:val="0052752C"/>
    <w:rsid w:val="005343AE"/>
    <w:rsid w:val="00534DDD"/>
    <w:rsid w:val="00535946"/>
    <w:rsid w:val="00535B87"/>
    <w:rsid w:val="0053673B"/>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4E1B"/>
    <w:rsid w:val="0058060A"/>
    <w:rsid w:val="005809FB"/>
    <w:rsid w:val="0058171D"/>
    <w:rsid w:val="0058361C"/>
    <w:rsid w:val="0058427B"/>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29D7"/>
    <w:rsid w:val="0060163A"/>
    <w:rsid w:val="0060180A"/>
    <w:rsid w:val="00615E63"/>
    <w:rsid w:val="006176DA"/>
    <w:rsid w:val="00621D86"/>
    <w:rsid w:val="006231E4"/>
    <w:rsid w:val="006247BE"/>
    <w:rsid w:val="0062734F"/>
    <w:rsid w:val="0062743F"/>
    <w:rsid w:val="00627674"/>
    <w:rsid w:val="00627983"/>
    <w:rsid w:val="00630B06"/>
    <w:rsid w:val="00634F6C"/>
    <w:rsid w:val="00637A4F"/>
    <w:rsid w:val="006404BE"/>
    <w:rsid w:val="00641AD5"/>
    <w:rsid w:val="00644A95"/>
    <w:rsid w:val="00645885"/>
    <w:rsid w:val="0065124A"/>
    <w:rsid w:val="00651938"/>
    <w:rsid w:val="00651A5E"/>
    <w:rsid w:val="00652D32"/>
    <w:rsid w:val="00657359"/>
    <w:rsid w:val="00662969"/>
    <w:rsid w:val="0066307D"/>
    <w:rsid w:val="00663899"/>
    <w:rsid w:val="006779E6"/>
    <w:rsid w:val="006817B2"/>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4A66"/>
    <w:rsid w:val="006E6660"/>
    <w:rsid w:val="006F0B97"/>
    <w:rsid w:val="006F5C08"/>
    <w:rsid w:val="006F6857"/>
    <w:rsid w:val="00701C4C"/>
    <w:rsid w:val="00702875"/>
    <w:rsid w:val="007058E5"/>
    <w:rsid w:val="0070616B"/>
    <w:rsid w:val="0071340D"/>
    <w:rsid w:val="00716E39"/>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21E"/>
    <w:rsid w:val="007F268B"/>
    <w:rsid w:val="007F49BA"/>
    <w:rsid w:val="0080743E"/>
    <w:rsid w:val="00807F10"/>
    <w:rsid w:val="00813C41"/>
    <w:rsid w:val="00814E74"/>
    <w:rsid w:val="00815934"/>
    <w:rsid w:val="00820578"/>
    <w:rsid w:val="00821E41"/>
    <w:rsid w:val="0082223D"/>
    <w:rsid w:val="00823436"/>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C1"/>
    <w:rsid w:val="00861FEB"/>
    <w:rsid w:val="00864FCC"/>
    <w:rsid w:val="00867588"/>
    <w:rsid w:val="008735F3"/>
    <w:rsid w:val="008737A3"/>
    <w:rsid w:val="00873E7F"/>
    <w:rsid w:val="00876599"/>
    <w:rsid w:val="00876BEE"/>
    <w:rsid w:val="00877C91"/>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E4EEE"/>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47EB2"/>
    <w:rsid w:val="0095263D"/>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35E7C"/>
    <w:rsid w:val="00A447D6"/>
    <w:rsid w:val="00A454C2"/>
    <w:rsid w:val="00A477ED"/>
    <w:rsid w:val="00A538A5"/>
    <w:rsid w:val="00A55012"/>
    <w:rsid w:val="00A56414"/>
    <w:rsid w:val="00A566E5"/>
    <w:rsid w:val="00A606DA"/>
    <w:rsid w:val="00A64614"/>
    <w:rsid w:val="00A67977"/>
    <w:rsid w:val="00A7102E"/>
    <w:rsid w:val="00A71249"/>
    <w:rsid w:val="00A712F5"/>
    <w:rsid w:val="00A74A54"/>
    <w:rsid w:val="00A81B58"/>
    <w:rsid w:val="00A82548"/>
    <w:rsid w:val="00A82C4D"/>
    <w:rsid w:val="00A90EF6"/>
    <w:rsid w:val="00A954F3"/>
    <w:rsid w:val="00A9737B"/>
    <w:rsid w:val="00AA1CEC"/>
    <w:rsid w:val="00AA7374"/>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3E50"/>
    <w:rsid w:val="00B06EDB"/>
    <w:rsid w:val="00B0750E"/>
    <w:rsid w:val="00B07826"/>
    <w:rsid w:val="00B12DD1"/>
    <w:rsid w:val="00B1315F"/>
    <w:rsid w:val="00B132CA"/>
    <w:rsid w:val="00B16493"/>
    <w:rsid w:val="00B204B4"/>
    <w:rsid w:val="00B20A2F"/>
    <w:rsid w:val="00B20CAE"/>
    <w:rsid w:val="00B25487"/>
    <w:rsid w:val="00B25E0E"/>
    <w:rsid w:val="00B27255"/>
    <w:rsid w:val="00B31033"/>
    <w:rsid w:val="00B33345"/>
    <w:rsid w:val="00B35EC8"/>
    <w:rsid w:val="00B41244"/>
    <w:rsid w:val="00B429C6"/>
    <w:rsid w:val="00B42B01"/>
    <w:rsid w:val="00B442BE"/>
    <w:rsid w:val="00B476CB"/>
    <w:rsid w:val="00B524DF"/>
    <w:rsid w:val="00B5269E"/>
    <w:rsid w:val="00B52CC9"/>
    <w:rsid w:val="00B54760"/>
    <w:rsid w:val="00B62516"/>
    <w:rsid w:val="00B672B1"/>
    <w:rsid w:val="00B672D5"/>
    <w:rsid w:val="00B71D9F"/>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2796"/>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67F"/>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0F88"/>
    <w:rsid w:val="00CC17E1"/>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2C59"/>
    <w:rsid w:val="00D35B3C"/>
    <w:rsid w:val="00D364B8"/>
    <w:rsid w:val="00D42814"/>
    <w:rsid w:val="00D52F81"/>
    <w:rsid w:val="00D531DE"/>
    <w:rsid w:val="00D53520"/>
    <w:rsid w:val="00D56529"/>
    <w:rsid w:val="00D567EE"/>
    <w:rsid w:val="00D578E6"/>
    <w:rsid w:val="00D7403F"/>
    <w:rsid w:val="00D740D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0808"/>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6105"/>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4BDE"/>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4E2D"/>
    <w:rsid w:val="00F15F19"/>
    <w:rsid w:val="00F209DF"/>
    <w:rsid w:val="00F30B64"/>
    <w:rsid w:val="00F36DD4"/>
    <w:rsid w:val="00F4092F"/>
    <w:rsid w:val="00F51603"/>
    <w:rsid w:val="00F61EAE"/>
    <w:rsid w:val="00F63AD7"/>
    <w:rsid w:val="00F66202"/>
    <w:rsid w:val="00F664F8"/>
    <w:rsid w:val="00F66846"/>
    <w:rsid w:val="00F71E7D"/>
    <w:rsid w:val="00F752A2"/>
    <w:rsid w:val="00F7707B"/>
    <w:rsid w:val="00F81552"/>
    <w:rsid w:val="00F8620C"/>
    <w:rsid w:val="00F87A81"/>
    <w:rsid w:val="00F90C97"/>
    <w:rsid w:val="00F93098"/>
    <w:rsid w:val="00F93BC7"/>
    <w:rsid w:val="00F975CE"/>
    <w:rsid w:val="00FA3976"/>
    <w:rsid w:val="00FB1273"/>
    <w:rsid w:val="00FB4733"/>
    <w:rsid w:val="00FB5348"/>
    <w:rsid w:val="00FB7706"/>
    <w:rsid w:val="00FC0FBE"/>
    <w:rsid w:val="00FC2C55"/>
    <w:rsid w:val="00FC3FEF"/>
    <w:rsid w:val="00FD1BB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Malgun Gothic" w:hAnsi="Malgun Gothic"/>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link w:val="CRCoverPageZchn"/>
    <w:rsid w:val="003A2A4B"/>
    <w:pPr>
      <w:spacing w:after="120"/>
    </w:pPr>
    <w:rPr>
      <w:rFonts w:ascii="Arial" w:eastAsia="Times New Roman" w:hAnsi="Arial"/>
      <w:lang w:val="en-GB"/>
    </w:rPr>
  </w:style>
  <w:style w:type="character" w:customStyle="1" w:styleId="CRCoverPageZchn">
    <w:name w:val="CR Cover Page Zchn"/>
    <w:link w:val="CRCoverPage"/>
    <w:rsid w:val="003A2A4B"/>
    <w:rPr>
      <w:rFonts w:ascii="Arial" w:eastAsia="Times New Roman" w:hAnsi="Arial"/>
      <w:lang w:val="en-GB"/>
    </w:rPr>
  </w:style>
  <w:style w:type="character" w:customStyle="1" w:styleId="CRCoverPageChar">
    <w:name w:val="CR Cover Page Char"/>
    <w:locked/>
    <w:rsid w:val="00B35EC8"/>
    <w:rPr>
      <w:rFonts w:ascii="Arial" w:eastAsia="SimSun" w:hAnsi="Arial"/>
      <w:lang w:val="en-GB"/>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21589353">
      <w:bodyDiv w:val="1"/>
      <w:marLeft w:val="0"/>
      <w:marRight w:val="0"/>
      <w:marTop w:val="0"/>
      <w:marBottom w:val="0"/>
      <w:divBdr>
        <w:top w:val="none" w:sz="0" w:space="0" w:color="auto"/>
        <w:left w:val="none" w:sz="0" w:space="0" w:color="auto"/>
        <w:bottom w:val="none" w:sz="0" w:space="0" w:color="auto"/>
        <w:right w:val="none" w:sz="0" w:space="0" w:color="auto"/>
      </w:divBdr>
    </w:div>
    <w:div w:id="2144349927">
      <w:bodyDiv w:val="1"/>
      <w:marLeft w:val="0"/>
      <w:marRight w:val="0"/>
      <w:marTop w:val="0"/>
      <w:marBottom w:val="0"/>
      <w:divBdr>
        <w:top w:val="none" w:sz="0" w:space="0" w:color="auto"/>
        <w:left w:val="none" w:sz="0" w:space="0" w:color="auto"/>
        <w:bottom w:val="none" w:sz="0" w:space="0" w:color="auto"/>
        <w:right w:val="none" w:sz="0" w:space="0" w:color="auto"/>
      </w:divBdr>
      <w:divsChild>
        <w:div w:id="100316984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C499C"/>
    <w:rsid w:val="00166879"/>
    <w:rsid w:val="00254A3C"/>
    <w:rsid w:val="00314D9C"/>
    <w:rsid w:val="003441B1"/>
    <w:rsid w:val="00355305"/>
    <w:rsid w:val="003C1228"/>
    <w:rsid w:val="004B011A"/>
    <w:rsid w:val="0052161B"/>
    <w:rsid w:val="00541DA1"/>
    <w:rsid w:val="007B7A47"/>
    <w:rsid w:val="00827AA6"/>
    <w:rsid w:val="00952A18"/>
    <w:rsid w:val="009573AE"/>
    <w:rsid w:val="0098084D"/>
    <w:rsid w:val="00992AC4"/>
    <w:rsid w:val="00A203C8"/>
    <w:rsid w:val="00AF710C"/>
    <w:rsid w:val="00B41CE4"/>
    <w:rsid w:val="00B60902"/>
    <w:rsid w:val="00C03FBB"/>
    <w:rsid w:val="00C41BA3"/>
    <w:rsid w:val="00C6430C"/>
    <w:rsid w:val="00D403FD"/>
    <w:rsid w:val="00D44118"/>
    <w:rsid w:val="00D96815"/>
    <w:rsid w:val="00E11F85"/>
    <w:rsid w:val="00E34DBC"/>
    <w:rsid w:val="00F847BC"/>
    <w:rsid w:val="00FD2BC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https://infocentre2.gsma.com/gp/wg/IR/RIL/_layouts/DocIdRedir.aspx?ID=INFO-2275-1647</Url>
      <Description>INFO-2275-1647</Description>
    </_dlc_DocIdUrl>
    <_dlc_DocId xmlns="54cf9ea2-8b24-4a35-a789-c10402c86061">INFO-2275-1647</_dlc_DocId>
    <GSMASecurityGroup xmlns="ADEDD60E-22E2-4049-BE99-80A2BB237DD5">Non-confidential</GSMASecurityGroup>
    <GSMASummary xmlns="ADEDD60E-22E2-4049-BE99-80A2BB237DD5" xsi:nil="true"/>
    <GSMAItemFor xmlns="ADEDD60E-22E2-4049-BE99-80A2BB237DD5">Discussion</GSMAItemFor>
    <GSMAMeetingDate xmlns="ADEDD60E-22E2-4049-BE99-80A2BB237DD5"/>
    <GSMADocumentOwner xmlns="ADEDD60E-22E2-4049-BE99-80A2BB237DD5">
      <UserInfo>
        <DisplayName>Leopold Murhammer (T-Mobile Austria GmbH)</DisplayName>
        <AccountId>31417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2017-11-16T23:00:00Z</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interworking between networks with different 5G deployments options in a roaming scenario</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GSMAMeetingItemNumber xmlns="ADEDD60E-22E2-4049-BE99-80A2BB237DD5">RILTE#51 Doc 117</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133 Rev 1</GSMAMeetingItemNumberLocal>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775A8-169F-4C75-9BAF-25F71A99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3ECD72EE-A272-48B2-89B1-0AB424FA40A8}">
  <ds:schemaRefs>
    <ds:schemaRef ds:uri="http://schemas.microsoft.com/sharepoint/event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ED05755F-4E39-4173-8A74-1104706D7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2</Pages>
  <Words>146</Words>
  <Characters>770</Characters>
  <Application>Microsoft Office Word</Application>
  <DocSecurity>0</DocSecurity>
  <Lines>13</Lines>
  <Paragraphs>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SA4 on RTCP Bandwidth Clarification</vt:lpstr>
      <vt:lpstr>LS Title</vt:lpstr>
      <vt:lpstr>LS to TDS re Call Reference in NRTRDE</vt:lpstr>
      <vt:lpstr>LS to TDS re Call Reference in NRTRDE</vt:lpstr>
    </vt:vector>
  </TitlesOfParts>
  <Company>Ericsson</Company>
  <LinksUpToDate>false</LinksUpToDate>
  <CharactersWithSpaces>907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SA4 on RTCP Bandwidth Clarification</dc:title>
  <dc:creator>Bo Burman</dc:creator>
  <cp:lastModifiedBy>Date correction</cp:lastModifiedBy>
  <cp:revision>3</cp:revision>
  <cp:lastPrinted>2006-09-14T07:39:00Z</cp:lastPrinted>
  <dcterms:created xsi:type="dcterms:W3CDTF">2017-11-27T18:18:00Z</dcterms:created>
  <dcterms:modified xsi:type="dcterms:W3CDTF">2017-12-19T09:28:00Z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626bfd8a-8708-4c42-80a5-4693f8286b0f</vt:lpwstr>
  </property>
</Properties>
</file>